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9C9" w:rsidRPr="0014002A" w:rsidRDefault="004C69C9" w:rsidP="00BF6EA8">
      <w:pPr>
        <w:autoSpaceDE w:val="0"/>
        <w:autoSpaceDN w:val="0"/>
        <w:adjustRightInd w:val="0"/>
        <w:ind w:left="8222"/>
        <w:jc w:val="right"/>
        <w:outlineLvl w:val="0"/>
        <w:rPr>
          <w:sz w:val="28"/>
          <w:szCs w:val="28"/>
        </w:rPr>
      </w:pPr>
      <w:r w:rsidRPr="0014002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4C69C9" w:rsidRDefault="004C69C9" w:rsidP="00BF6EA8">
      <w:pPr>
        <w:pStyle w:val="NoSpacing"/>
        <w:ind w:left="8222"/>
        <w:jc w:val="right"/>
        <w:rPr>
          <w:rFonts w:ascii="Times New Roman" w:hAnsi="Times New Roman"/>
          <w:snapToGrid w:val="0"/>
          <w:sz w:val="28"/>
          <w:szCs w:val="28"/>
        </w:rPr>
      </w:pPr>
      <w:r w:rsidRPr="001E31E1">
        <w:rPr>
          <w:rFonts w:ascii="Times New Roman" w:hAnsi="Times New Roman"/>
          <w:snapToGrid w:val="0"/>
          <w:sz w:val="28"/>
          <w:szCs w:val="28"/>
        </w:rPr>
        <w:t xml:space="preserve">к </w:t>
      </w:r>
      <w:r>
        <w:rPr>
          <w:rFonts w:ascii="Times New Roman" w:hAnsi="Times New Roman"/>
          <w:snapToGrid w:val="0"/>
          <w:sz w:val="28"/>
          <w:szCs w:val="28"/>
        </w:rPr>
        <w:t>решению Собрания депутатов</w:t>
      </w:r>
      <w:r w:rsidRPr="001E31E1">
        <w:rPr>
          <w:rFonts w:ascii="Times New Roman" w:hAnsi="Times New Roman"/>
          <w:snapToGrid w:val="0"/>
          <w:sz w:val="28"/>
          <w:szCs w:val="28"/>
        </w:rPr>
        <w:t xml:space="preserve"> «О </w:t>
      </w:r>
    </w:p>
    <w:p w:rsidR="004C69C9" w:rsidRPr="001E31E1" w:rsidRDefault="004C69C9" w:rsidP="00BF6EA8">
      <w:pPr>
        <w:pStyle w:val="NoSpacing"/>
        <w:ind w:left="8222"/>
        <w:jc w:val="right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б</w:t>
      </w:r>
      <w:r w:rsidRPr="001E31E1">
        <w:rPr>
          <w:rFonts w:ascii="Times New Roman" w:hAnsi="Times New Roman"/>
          <w:snapToGrid w:val="0"/>
          <w:sz w:val="28"/>
          <w:szCs w:val="28"/>
        </w:rPr>
        <w:t>юджете</w:t>
      </w:r>
      <w:r>
        <w:rPr>
          <w:rFonts w:ascii="Times New Roman" w:hAnsi="Times New Roman"/>
          <w:snapToGrid w:val="0"/>
          <w:sz w:val="28"/>
          <w:szCs w:val="28"/>
        </w:rPr>
        <w:t xml:space="preserve"> Гашунского сельского поселения Зимовниковского района</w:t>
      </w:r>
      <w:r w:rsidRPr="001E31E1">
        <w:rPr>
          <w:rFonts w:ascii="Times New Roman" w:hAnsi="Times New Roman"/>
          <w:snapToGrid w:val="0"/>
          <w:sz w:val="28"/>
          <w:szCs w:val="28"/>
        </w:rPr>
        <w:t xml:space="preserve"> на 201</w:t>
      </w:r>
      <w:r>
        <w:rPr>
          <w:rFonts w:ascii="Times New Roman" w:hAnsi="Times New Roman"/>
          <w:snapToGrid w:val="0"/>
          <w:sz w:val="28"/>
          <w:szCs w:val="28"/>
        </w:rPr>
        <w:t>9</w:t>
      </w:r>
      <w:r w:rsidRPr="001E31E1">
        <w:rPr>
          <w:rFonts w:ascii="Times New Roman" w:hAnsi="Times New Roman"/>
          <w:snapToGrid w:val="0"/>
          <w:sz w:val="28"/>
          <w:szCs w:val="28"/>
        </w:rPr>
        <w:t xml:space="preserve"> год и на плановый</w:t>
      </w:r>
    </w:p>
    <w:p w:rsidR="004C69C9" w:rsidRDefault="004C69C9" w:rsidP="00BF6EA8">
      <w:pPr>
        <w:autoSpaceDE w:val="0"/>
        <w:autoSpaceDN w:val="0"/>
        <w:adjustRightInd w:val="0"/>
        <w:ind w:left="8222"/>
        <w:jc w:val="right"/>
        <w:rPr>
          <w:b/>
          <w:bCs/>
          <w:sz w:val="28"/>
          <w:szCs w:val="28"/>
        </w:rPr>
      </w:pPr>
      <w:r w:rsidRPr="001E31E1">
        <w:rPr>
          <w:snapToGrid w:val="0"/>
          <w:sz w:val="28"/>
          <w:szCs w:val="28"/>
        </w:rPr>
        <w:t>период 20</w:t>
      </w:r>
      <w:r>
        <w:rPr>
          <w:snapToGrid w:val="0"/>
          <w:sz w:val="28"/>
          <w:szCs w:val="28"/>
        </w:rPr>
        <w:t>20</w:t>
      </w:r>
      <w:r w:rsidRPr="001E31E1">
        <w:rPr>
          <w:snapToGrid w:val="0"/>
          <w:sz w:val="28"/>
          <w:szCs w:val="28"/>
        </w:rPr>
        <w:t xml:space="preserve"> и 20</w:t>
      </w:r>
      <w:r>
        <w:rPr>
          <w:snapToGrid w:val="0"/>
          <w:sz w:val="28"/>
          <w:szCs w:val="28"/>
        </w:rPr>
        <w:t>21</w:t>
      </w:r>
      <w:r w:rsidRPr="001E31E1">
        <w:rPr>
          <w:snapToGrid w:val="0"/>
          <w:sz w:val="28"/>
          <w:szCs w:val="28"/>
        </w:rPr>
        <w:t xml:space="preserve"> годов</w:t>
      </w:r>
      <w:r>
        <w:rPr>
          <w:snapToGrid w:val="0"/>
          <w:sz w:val="28"/>
          <w:szCs w:val="28"/>
        </w:rPr>
        <w:t>»</w:t>
      </w:r>
    </w:p>
    <w:p w:rsidR="004C69C9" w:rsidRDefault="004C69C9" w:rsidP="002644F2">
      <w:pPr>
        <w:autoSpaceDE w:val="0"/>
        <w:autoSpaceDN w:val="0"/>
        <w:adjustRightInd w:val="0"/>
        <w:ind w:left="8222"/>
        <w:jc w:val="center"/>
        <w:rPr>
          <w:b/>
          <w:bCs/>
          <w:sz w:val="28"/>
          <w:szCs w:val="28"/>
        </w:rPr>
      </w:pPr>
    </w:p>
    <w:p w:rsidR="004C69C9" w:rsidRDefault="004C69C9" w:rsidP="002644F2">
      <w:pPr>
        <w:ind w:left="8222"/>
        <w:jc w:val="both"/>
      </w:pPr>
    </w:p>
    <w:p w:rsidR="004C69C9" w:rsidRPr="00D92620" w:rsidRDefault="004C69C9" w:rsidP="00C431CA">
      <w:pPr>
        <w:jc w:val="center"/>
        <w:rPr>
          <w:b/>
          <w:bCs/>
          <w:sz w:val="28"/>
          <w:szCs w:val="28"/>
        </w:rPr>
      </w:pPr>
      <w:r w:rsidRPr="00D92620">
        <w:rPr>
          <w:b/>
          <w:bCs/>
          <w:sz w:val="28"/>
          <w:szCs w:val="28"/>
        </w:rPr>
        <w:t xml:space="preserve">Источники финансирования дефицита местного бюджета </w:t>
      </w:r>
    </w:p>
    <w:p w:rsidR="004C69C9" w:rsidRPr="00D92620" w:rsidRDefault="004C69C9" w:rsidP="002644F2">
      <w:pPr>
        <w:spacing w:after="120"/>
        <w:jc w:val="center"/>
        <w:rPr>
          <w:b/>
          <w:color w:val="000000"/>
          <w:sz w:val="28"/>
          <w:szCs w:val="28"/>
        </w:rPr>
      </w:pPr>
      <w:r w:rsidRPr="00D92620">
        <w:rPr>
          <w:b/>
          <w:color w:val="000000"/>
          <w:sz w:val="28"/>
          <w:szCs w:val="28"/>
        </w:rPr>
        <w:t>на 201</w:t>
      </w:r>
      <w:r>
        <w:rPr>
          <w:b/>
          <w:color w:val="000000"/>
          <w:sz w:val="28"/>
          <w:szCs w:val="28"/>
        </w:rPr>
        <w:t>9</w:t>
      </w:r>
      <w:r w:rsidRPr="00D92620">
        <w:rPr>
          <w:b/>
          <w:color w:val="000000"/>
          <w:sz w:val="28"/>
          <w:szCs w:val="28"/>
        </w:rPr>
        <w:t xml:space="preserve"> год и на плановый период  20</w:t>
      </w:r>
      <w:r>
        <w:rPr>
          <w:b/>
          <w:color w:val="000000"/>
          <w:sz w:val="28"/>
          <w:szCs w:val="28"/>
        </w:rPr>
        <w:t>20</w:t>
      </w:r>
      <w:r w:rsidRPr="00D92620">
        <w:rPr>
          <w:b/>
          <w:color w:val="000000"/>
          <w:sz w:val="28"/>
          <w:szCs w:val="28"/>
        </w:rPr>
        <w:t xml:space="preserve"> и 202</w:t>
      </w:r>
      <w:r>
        <w:rPr>
          <w:b/>
          <w:color w:val="000000"/>
          <w:sz w:val="28"/>
          <w:szCs w:val="28"/>
        </w:rPr>
        <w:t>1</w:t>
      </w:r>
      <w:r w:rsidRPr="00D92620">
        <w:rPr>
          <w:b/>
          <w:color w:val="000000"/>
          <w:sz w:val="28"/>
          <w:szCs w:val="28"/>
        </w:rPr>
        <w:t xml:space="preserve"> годов</w:t>
      </w:r>
    </w:p>
    <w:p w:rsidR="004C69C9" w:rsidRPr="00D92620" w:rsidRDefault="004C69C9" w:rsidP="002644F2">
      <w:pPr>
        <w:spacing w:after="120"/>
        <w:jc w:val="right"/>
        <w:rPr>
          <w:sz w:val="28"/>
          <w:szCs w:val="28"/>
        </w:rPr>
      </w:pPr>
      <w:r w:rsidRPr="00D92620">
        <w:rPr>
          <w:sz w:val="28"/>
          <w:szCs w:val="28"/>
        </w:rPr>
        <w:t xml:space="preserve"> (тыс. рублей)</w:t>
      </w:r>
    </w:p>
    <w:tbl>
      <w:tblPr>
        <w:tblW w:w="5192" w:type="pct"/>
        <w:tblInd w:w="-482" w:type="dxa"/>
        <w:tblBorders>
          <w:top w:val="single" w:sz="2" w:space="0" w:color="auto"/>
          <w:left w:val="single" w:sz="2" w:space="0" w:color="auto"/>
          <w:bottom w:val="single" w:sz="4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A0"/>
      </w:tblPr>
      <w:tblGrid>
        <w:gridCol w:w="3208"/>
        <w:gridCol w:w="6000"/>
        <w:gridCol w:w="2412"/>
        <w:gridCol w:w="1788"/>
        <w:gridCol w:w="1898"/>
      </w:tblGrid>
      <w:tr w:rsidR="004C69C9" w:rsidRPr="00D92620" w:rsidTr="00F72FCF">
        <w:trPr>
          <w:trHeight w:val="170"/>
        </w:trPr>
        <w:tc>
          <w:tcPr>
            <w:tcW w:w="1048" w:type="pct"/>
            <w:tcBorders>
              <w:bottom w:val="single" w:sz="4" w:space="0" w:color="auto"/>
            </w:tcBorders>
            <w:vAlign w:val="center"/>
          </w:tcPr>
          <w:p w:rsidR="004C69C9" w:rsidRPr="00D92620" w:rsidRDefault="004C69C9" w:rsidP="00D3396A">
            <w:pPr>
              <w:suppressAutoHyphens/>
              <w:spacing w:line="204" w:lineRule="auto"/>
              <w:jc w:val="center"/>
              <w:rPr>
                <w:b/>
                <w:sz w:val="28"/>
                <w:szCs w:val="28"/>
              </w:rPr>
            </w:pPr>
            <w:r w:rsidRPr="00D92620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vAlign w:val="center"/>
          </w:tcPr>
          <w:p w:rsidR="004C69C9" w:rsidRPr="00D92620" w:rsidRDefault="004C69C9" w:rsidP="00D3396A">
            <w:pPr>
              <w:suppressAutoHyphens/>
              <w:spacing w:line="204" w:lineRule="auto"/>
              <w:jc w:val="center"/>
              <w:rPr>
                <w:b/>
                <w:sz w:val="28"/>
                <w:szCs w:val="28"/>
              </w:rPr>
            </w:pPr>
            <w:r w:rsidRPr="00D92620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noWrap/>
            <w:vAlign w:val="center"/>
          </w:tcPr>
          <w:p w:rsidR="004C69C9" w:rsidRPr="00D92620" w:rsidRDefault="004C69C9" w:rsidP="009C1081">
            <w:pPr>
              <w:suppressAutoHyphens/>
              <w:spacing w:line="204" w:lineRule="auto"/>
              <w:jc w:val="center"/>
              <w:rPr>
                <w:b/>
                <w:sz w:val="28"/>
                <w:szCs w:val="28"/>
              </w:rPr>
            </w:pPr>
            <w:r w:rsidRPr="00D92620">
              <w:rPr>
                <w:b/>
                <w:bCs/>
                <w:sz w:val="28"/>
                <w:szCs w:val="28"/>
              </w:rPr>
              <w:t>201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D92620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4C69C9" w:rsidRPr="00D92620" w:rsidRDefault="004C69C9" w:rsidP="00D3396A">
            <w:pPr>
              <w:suppressAutoHyphens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4C69C9" w:rsidRPr="00D92620" w:rsidRDefault="004C69C9" w:rsidP="009C1081">
            <w:pPr>
              <w:suppressAutoHyphens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D92620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D92620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4C69C9" w:rsidRPr="00D92620" w:rsidRDefault="004C69C9" w:rsidP="00D3396A">
            <w:pPr>
              <w:suppressAutoHyphens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4C69C9" w:rsidRPr="00D92620" w:rsidRDefault="004C69C9" w:rsidP="009C1081">
            <w:pPr>
              <w:suppressAutoHyphens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D92620">
              <w:rPr>
                <w:b/>
                <w:bCs/>
                <w:sz w:val="28"/>
                <w:szCs w:val="28"/>
              </w:rPr>
              <w:t>202</w:t>
            </w:r>
            <w:r>
              <w:rPr>
                <w:b/>
                <w:bCs/>
                <w:sz w:val="28"/>
                <w:szCs w:val="28"/>
              </w:rPr>
              <w:t>1</w:t>
            </w:r>
            <w:r w:rsidRPr="00D92620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4C69C9" w:rsidRPr="00D92620" w:rsidRDefault="004C69C9" w:rsidP="00C431CA">
      <w:pPr>
        <w:spacing w:line="14" w:lineRule="auto"/>
        <w:rPr>
          <w:sz w:val="28"/>
          <w:szCs w:val="28"/>
        </w:rPr>
      </w:pPr>
    </w:p>
    <w:tbl>
      <w:tblPr>
        <w:tblW w:w="5192" w:type="pct"/>
        <w:tblInd w:w="-48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A0"/>
      </w:tblPr>
      <w:tblGrid>
        <w:gridCol w:w="3236"/>
        <w:gridCol w:w="5972"/>
        <w:gridCol w:w="6"/>
        <w:gridCol w:w="2394"/>
        <w:gridCol w:w="1800"/>
        <w:gridCol w:w="1898"/>
      </w:tblGrid>
      <w:tr w:rsidR="004C69C9" w:rsidRPr="00D92620" w:rsidTr="00FE1428">
        <w:trPr>
          <w:trHeight w:val="208"/>
          <w:tblHeader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C9" w:rsidRPr="00D92620" w:rsidRDefault="004C69C9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C9" w:rsidRPr="00D92620" w:rsidRDefault="004C69C9" w:rsidP="009C1081">
            <w:pPr>
              <w:spacing w:line="204" w:lineRule="auto"/>
              <w:ind w:right="-341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2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69C9" w:rsidRPr="00D92620" w:rsidRDefault="004C69C9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C9" w:rsidRPr="00D92620" w:rsidRDefault="004C69C9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C9" w:rsidRPr="00D92620" w:rsidRDefault="004C69C9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5</w:t>
            </w:r>
          </w:p>
        </w:tc>
      </w:tr>
      <w:tr w:rsidR="004C69C9" w:rsidRPr="00D92620" w:rsidTr="00FE1428">
        <w:trPr>
          <w:trHeight w:val="170"/>
        </w:trPr>
        <w:tc>
          <w:tcPr>
            <w:tcW w:w="1057" w:type="pct"/>
            <w:tcBorders>
              <w:top w:val="single" w:sz="4" w:space="0" w:color="auto"/>
            </w:tcBorders>
          </w:tcPr>
          <w:p w:rsidR="004C69C9" w:rsidRPr="00D92620" w:rsidRDefault="004C69C9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01 00 00 00 00 0000 000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</w:tcBorders>
          </w:tcPr>
          <w:p w:rsidR="004C69C9" w:rsidRPr="00D92620" w:rsidRDefault="004C69C9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782" w:type="pct"/>
            <w:tcBorders>
              <w:top w:val="single" w:sz="4" w:space="0" w:color="auto"/>
            </w:tcBorders>
          </w:tcPr>
          <w:p w:rsidR="004C69C9" w:rsidRPr="00D92620" w:rsidRDefault="004C69C9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4C69C9" w:rsidRPr="00D92620" w:rsidRDefault="004C69C9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  <w:tc>
          <w:tcPr>
            <w:tcW w:w="620" w:type="pct"/>
            <w:tcBorders>
              <w:top w:val="single" w:sz="4" w:space="0" w:color="auto"/>
            </w:tcBorders>
            <w:noWrap/>
          </w:tcPr>
          <w:p w:rsidR="004C69C9" w:rsidRPr="00D92620" w:rsidRDefault="004C69C9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</w:tr>
      <w:tr w:rsidR="004C69C9" w:rsidRPr="00D92620" w:rsidTr="00FE1428">
        <w:trPr>
          <w:trHeight w:val="170"/>
        </w:trPr>
        <w:tc>
          <w:tcPr>
            <w:tcW w:w="1057" w:type="pct"/>
          </w:tcPr>
          <w:p w:rsidR="004C69C9" w:rsidRPr="00D92620" w:rsidRDefault="004C69C9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01 05 00 00 00 0000 000</w:t>
            </w:r>
          </w:p>
        </w:tc>
        <w:tc>
          <w:tcPr>
            <w:tcW w:w="1953" w:type="pct"/>
            <w:gridSpan w:val="2"/>
          </w:tcPr>
          <w:p w:rsidR="004C69C9" w:rsidRPr="00D92620" w:rsidRDefault="004C69C9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782" w:type="pct"/>
          </w:tcPr>
          <w:p w:rsidR="004C69C9" w:rsidRPr="00D92620" w:rsidRDefault="004C69C9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7 099,2</w:t>
            </w:r>
          </w:p>
        </w:tc>
        <w:tc>
          <w:tcPr>
            <w:tcW w:w="588" w:type="pct"/>
          </w:tcPr>
          <w:p w:rsidR="004C69C9" w:rsidRPr="00D92620" w:rsidRDefault="004C69C9" w:rsidP="005C5C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</w:t>
            </w:r>
            <w:r w:rsidRPr="00D9262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47,7</w:t>
            </w:r>
          </w:p>
        </w:tc>
        <w:tc>
          <w:tcPr>
            <w:tcW w:w="620" w:type="pct"/>
            <w:noWrap/>
          </w:tcPr>
          <w:p w:rsidR="004C69C9" w:rsidRPr="00D92620" w:rsidRDefault="004C69C9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4 988,5</w:t>
            </w:r>
          </w:p>
        </w:tc>
      </w:tr>
      <w:tr w:rsidR="004C69C9" w:rsidRPr="00D92620" w:rsidTr="00FE1428">
        <w:trPr>
          <w:trHeight w:val="170"/>
        </w:trPr>
        <w:tc>
          <w:tcPr>
            <w:tcW w:w="1057" w:type="pct"/>
          </w:tcPr>
          <w:p w:rsidR="004C69C9" w:rsidRPr="00D92620" w:rsidRDefault="004C69C9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01 05 00 00 00 0000 500</w:t>
            </w:r>
          </w:p>
        </w:tc>
        <w:tc>
          <w:tcPr>
            <w:tcW w:w="1953" w:type="pct"/>
            <w:gridSpan w:val="2"/>
          </w:tcPr>
          <w:p w:rsidR="004C69C9" w:rsidRPr="00D92620" w:rsidRDefault="004C69C9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782" w:type="pct"/>
          </w:tcPr>
          <w:p w:rsidR="004C69C9" w:rsidRDefault="004C69C9" w:rsidP="00DE4D6E">
            <w:pPr>
              <w:jc w:val="center"/>
            </w:pPr>
            <w:r w:rsidRPr="00282BB6">
              <w:rPr>
                <w:sz w:val="28"/>
                <w:szCs w:val="28"/>
              </w:rPr>
              <w:t>7 0</w:t>
            </w:r>
            <w:r>
              <w:rPr>
                <w:sz w:val="28"/>
                <w:szCs w:val="28"/>
              </w:rPr>
              <w:t>99</w:t>
            </w:r>
            <w:r w:rsidRPr="00282BB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4C69C9" w:rsidRDefault="004C69C9" w:rsidP="006C4FCD">
            <w:pPr>
              <w:jc w:val="center"/>
            </w:pPr>
            <w:r>
              <w:rPr>
                <w:sz w:val="28"/>
                <w:szCs w:val="28"/>
              </w:rPr>
              <w:t>5</w:t>
            </w:r>
            <w:r w:rsidRPr="00A93BC2">
              <w:rPr>
                <w:sz w:val="28"/>
                <w:szCs w:val="28"/>
              </w:rPr>
              <w:t> 1</w:t>
            </w:r>
            <w:r>
              <w:rPr>
                <w:sz w:val="28"/>
                <w:szCs w:val="28"/>
              </w:rPr>
              <w:t>47</w:t>
            </w:r>
            <w:r w:rsidRPr="00A93BC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620" w:type="pct"/>
            <w:noWrap/>
          </w:tcPr>
          <w:p w:rsidR="004C69C9" w:rsidRDefault="004C69C9" w:rsidP="006C4FCD">
            <w:pPr>
              <w:jc w:val="center"/>
            </w:pPr>
            <w:r>
              <w:rPr>
                <w:sz w:val="28"/>
                <w:szCs w:val="28"/>
              </w:rPr>
              <w:t>4</w:t>
            </w:r>
            <w:r w:rsidRPr="00F85D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988</w:t>
            </w:r>
            <w:r w:rsidRPr="00F85D0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4C69C9" w:rsidRPr="00D92620" w:rsidTr="00FE1428">
        <w:trPr>
          <w:trHeight w:val="170"/>
        </w:trPr>
        <w:tc>
          <w:tcPr>
            <w:tcW w:w="1057" w:type="pct"/>
          </w:tcPr>
          <w:p w:rsidR="004C69C9" w:rsidRPr="00D92620" w:rsidRDefault="004C69C9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01 05 02 00 00 0000 500</w:t>
            </w:r>
          </w:p>
        </w:tc>
        <w:tc>
          <w:tcPr>
            <w:tcW w:w="1953" w:type="pct"/>
            <w:gridSpan w:val="2"/>
          </w:tcPr>
          <w:p w:rsidR="004C69C9" w:rsidRPr="00D92620" w:rsidRDefault="004C69C9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782" w:type="pct"/>
          </w:tcPr>
          <w:p w:rsidR="004C69C9" w:rsidRDefault="004C69C9" w:rsidP="00DE4D6E">
            <w:pPr>
              <w:jc w:val="center"/>
            </w:pPr>
            <w:r w:rsidRPr="00282BB6">
              <w:rPr>
                <w:sz w:val="28"/>
                <w:szCs w:val="28"/>
              </w:rPr>
              <w:t>7 0</w:t>
            </w:r>
            <w:r>
              <w:rPr>
                <w:sz w:val="28"/>
                <w:szCs w:val="28"/>
              </w:rPr>
              <w:t>99</w:t>
            </w:r>
            <w:r w:rsidRPr="00282BB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4C69C9" w:rsidRDefault="004C69C9" w:rsidP="006C4FCD">
            <w:pPr>
              <w:jc w:val="center"/>
            </w:pPr>
            <w:r>
              <w:rPr>
                <w:sz w:val="28"/>
                <w:szCs w:val="28"/>
              </w:rPr>
              <w:t>5</w:t>
            </w:r>
            <w:r w:rsidRPr="00A93BC2">
              <w:rPr>
                <w:sz w:val="28"/>
                <w:szCs w:val="28"/>
              </w:rPr>
              <w:t> 1</w:t>
            </w:r>
            <w:r>
              <w:rPr>
                <w:sz w:val="28"/>
                <w:szCs w:val="28"/>
              </w:rPr>
              <w:t>47</w:t>
            </w:r>
            <w:r w:rsidRPr="00A93BC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620" w:type="pct"/>
            <w:noWrap/>
          </w:tcPr>
          <w:p w:rsidR="004C69C9" w:rsidRDefault="004C69C9" w:rsidP="006C4FCD">
            <w:pPr>
              <w:jc w:val="center"/>
            </w:pPr>
            <w:r>
              <w:rPr>
                <w:sz w:val="28"/>
                <w:szCs w:val="28"/>
              </w:rPr>
              <w:t>4</w:t>
            </w:r>
            <w:r w:rsidRPr="00F85D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988</w:t>
            </w:r>
            <w:r w:rsidRPr="00F85D0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4C69C9" w:rsidRPr="00D92620" w:rsidTr="00FE1428">
        <w:trPr>
          <w:trHeight w:val="170"/>
        </w:trPr>
        <w:tc>
          <w:tcPr>
            <w:tcW w:w="1057" w:type="pct"/>
          </w:tcPr>
          <w:p w:rsidR="004C69C9" w:rsidRPr="00D92620" w:rsidRDefault="004C69C9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01 05 02 01 00 0000 510</w:t>
            </w:r>
          </w:p>
        </w:tc>
        <w:tc>
          <w:tcPr>
            <w:tcW w:w="1953" w:type="pct"/>
            <w:gridSpan w:val="2"/>
          </w:tcPr>
          <w:p w:rsidR="004C69C9" w:rsidRPr="00D92620" w:rsidRDefault="004C69C9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782" w:type="pct"/>
          </w:tcPr>
          <w:p w:rsidR="004C69C9" w:rsidRDefault="004C69C9" w:rsidP="00DE4D6E">
            <w:pPr>
              <w:jc w:val="center"/>
            </w:pPr>
            <w:r w:rsidRPr="00282BB6">
              <w:rPr>
                <w:sz w:val="28"/>
                <w:szCs w:val="28"/>
              </w:rPr>
              <w:t>7 0</w:t>
            </w:r>
            <w:r>
              <w:rPr>
                <w:sz w:val="28"/>
                <w:szCs w:val="28"/>
              </w:rPr>
              <w:t>99</w:t>
            </w:r>
            <w:r w:rsidRPr="00282BB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4C69C9" w:rsidRDefault="004C69C9" w:rsidP="006C4FCD">
            <w:pPr>
              <w:jc w:val="center"/>
            </w:pPr>
            <w:r>
              <w:rPr>
                <w:sz w:val="28"/>
                <w:szCs w:val="28"/>
              </w:rPr>
              <w:t>5</w:t>
            </w:r>
            <w:r w:rsidRPr="00A93BC2">
              <w:rPr>
                <w:sz w:val="28"/>
                <w:szCs w:val="28"/>
              </w:rPr>
              <w:t> 1</w:t>
            </w:r>
            <w:r>
              <w:rPr>
                <w:sz w:val="28"/>
                <w:szCs w:val="28"/>
              </w:rPr>
              <w:t>47</w:t>
            </w:r>
            <w:r w:rsidRPr="00A93BC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620" w:type="pct"/>
            <w:noWrap/>
          </w:tcPr>
          <w:p w:rsidR="004C69C9" w:rsidRDefault="004C69C9" w:rsidP="006C4FCD">
            <w:pPr>
              <w:jc w:val="center"/>
            </w:pPr>
            <w:r>
              <w:rPr>
                <w:sz w:val="28"/>
                <w:szCs w:val="28"/>
              </w:rPr>
              <w:t>4</w:t>
            </w:r>
            <w:r w:rsidRPr="00F85D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988</w:t>
            </w:r>
            <w:r w:rsidRPr="00F85D0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4C69C9" w:rsidRPr="00D92620" w:rsidTr="00FE1428">
        <w:trPr>
          <w:trHeight w:val="170"/>
        </w:trPr>
        <w:tc>
          <w:tcPr>
            <w:tcW w:w="1057" w:type="pct"/>
          </w:tcPr>
          <w:p w:rsidR="004C69C9" w:rsidRPr="00D92620" w:rsidRDefault="004C69C9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01 05 02 01 10 0000 510</w:t>
            </w:r>
          </w:p>
        </w:tc>
        <w:tc>
          <w:tcPr>
            <w:tcW w:w="1953" w:type="pct"/>
            <w:gridSpan w:val="2"/>
          </w:tcPr>
          <w:p w:rsidR="004C69C9" w:rsidRPr="00D92620" w:rsidRDefault="004C69C9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82" w:type="pct"/>
          </w:tcPr>
          <w:p w:rsidR="004C69C9" w:rsidRDefault="004C69C9" w:rsidP="00DE4D6E">
            <w:pPr>
              <w:jc w:val="center"/>
            </w:pPr>
            <w:r w:rsidRPr="00282BB6">
              <w:rPr>
                <w:sz w:val="28"/>
                <w:szCs w:val="28"/>
              </w:rPr>
              <w:t>7 0</w:t>
            </w:r>
            <w:r>
              <w:rPr>
                <w:sz w:val="28"/>
                <w:szCs w:val="28"/>
              </w:rPr>
              <w:t>99</w:t>
            </w:r>
            <w:r w:rsidRPr="00282BB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4C69C9" w:rsidRDefault="004C69C9" w:rsidP="006C4FCD">
            <w:pPr>
              <w:jc w:val="center"/>
            </w:pPr>
            <w:r>
              <w:rPr>
                <w:sz w:val="28"/>
                <w:szCs w:val="28"/>
              </w:rPr>
              <w:t>5</w:t>
            </w:r>
            <w:r w:rsidRPr="00A93BC2">
              <w:rPr>
                <w:sz w:val="28"/>
                <w:szCs w:val="28"/>
              </w:rPr>
              <w:t> 1</w:t>
            </w:r>
            <w:r>
              <w:rPr>
                <w:sz w:val="28"/>
                <w:szCs w:val="28"/>
              </w:rPr>
              <w:t>47</w:t>
            </w:r>
            <w:r w:rsidRPr="00A93BC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620" w:type="pct"/>
            <w:noWrap/>
          </w:tcPr>
          <w:p w:rsidR="004C69C9" w:rsidRDefault="004C69C9" w:rsidP="006C4FCD">
            <w:pPr>
              <w:jc w:val="center"/>
            </w:pPr>
            <w:r>
              <w:rPr>
                <w:sz w:val="28"/>
                <w:szCs w:val="28"/>
              </w:rPr>
              <w:t>4</w:t>
            </w:r>
            <w:r w:rsidRPr="00F85D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988</w:t>
            </w:r>
            <w:r w:rsidRPr="00F85D0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4C69C9" w:rsidRPr="00D92620" w:rsidTr="00FE1428">
        <w:trPr>
          <w:trHeight w:val="170"/>
        </w:trPr>
        <w:tc>
          <w:tcPr>
            <w:tcW w:w="1057" w:type="pct"/>
          </w:tcPr>
          <w:p w:rsidR="004C69C9" w:rsidRPr="00D92620" w:rsidRDefault="004C69C9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01 05 00 00 00 0000 600</w:t>
            </w:r>
          </w:p>
        </w:tc>
        <w:tc>
          <w:tcPr>
            <w:tcW w:w="1953" w:type="pct"/>
            <w:gridSpan w:val="2"/>
          </w:tcPr>
          <w:p w:rsidR="004C69C9" w:rsidRPr="00D92620" w:rsidRDefault="004C69C9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782" w:type="pct"/>
          </w:tcPr>
          <w:p w:rsidR="004C69C9" w:rsidRDefault="004C69C9" w:rsidP="00DE4D6E">
            <w:pPr>
              <w:jc w:val="center"/>
            </w:pPr>
            <w:r w:rsidRPr="00282BB6">
              <w:rPr>
                <w:sz w:val="28"/>
                <w:szCs w:val="28"/>
              </w:rPr>
              <w:t>7 0</w:t>
            </w:r>
            <w:r>
              <w:rPr>
                <w:sz w:val="28"/>
                <w:szCs w:val="28"/>
              </w:rPr>
              <w:t>99</w:t>
            </w:r>
            <w:r w:rsidRPr="00282BB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4C69C9" w:rsidRPr="00D92620" w:rsidRDefault="004C69C9" w:rsidP="006552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</w:t>
            </w:r>
            <w:r w:rsidRPr="00D9262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47,7</w:t>
            </w:r>
          </w:p>
        </w:tc>
        <w:tc>
          <w:tcPr>
            <w:tcW w:w="620" w:type="pct"/>
            <w:noWrap/>
          </w:tcPr>
          <w:p w:rsidR="004C69C9" w:rsidRDefault="004C69C9" w:rsidP="006C4FCD">
            <w:pPr>
              <w:jc w:val="center"/>
            </w:pPr>
            <w:r>
              <w:rPr>
                <w:sz w:val="28"/>
                <w:szCs w:val="28"/>
              </w:rPr>
              <w:t>4</w:t>
            </w:r>
            <w:r w:rsidRPr="00F85D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988</w:t>
            </w:r>
            <w:r w:rsidRPr="00F85D0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4C69C9" w:rsidRPr="00D92620" w:rsidTr="00FE1428">
        <w:trPr>
          <w:trHeight w:val="170"/>
        </w:trPr>
        <w:tc>
          <w:tcPr>
            <w:tcW w:w="1057" w:type="pct"/>
          </w:tcPr>
          <w:p w:rsidR="004C69C9" w:rsidRPr="00D92620" w:rsidRDefault="004C69C9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01 05 02 00 00 0000 600</w:t>
            </w:r>
          </w:p>
        </w:tc>
        <w:tc>
          <w:tcPr>
            <w:tcW w:w="1953" w:type="pct"/>
            <w:gridSpan w:val="2"/>
          </w:tcPr>
          <w:p w:rsidR="004C69C9" w:rsidRPr="00D92620" w:rsidRDefault="004C69C9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782" w:type="pct"/>
          </w:tcPr>
          <w:p w:rsidR="004C69C9" w:rsidRDefault="004C69C9" w:rsidP="00DE4D6E">
            <w:pPr>
              <w:jc w:val="center"/>
            </w:pPr>
            <w:r w:rsidRPr="00C0784B">
              <w:rPr>
                <w:sz w:val="28"/>
                <w:szCs w:val="28"/>
              </w:rPr>
              <w:t>7 0</w:t>
            </w:r>
            <w:r>
              <w:rPr>
                <w:sz w:val="28"/>
                <w:szCs w:val="28"/>
              </w:rPr>
              <w:t>99</w:t>
            </w:r>
            <w:r w:rsidRPr="00C0784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4C69C9" w:rsidRDefault="004C69C9" w:rsidP="006C4FCD">
            <w:pPr>
              <w:jc w:val="center"/>
            </w:pPr>
            <w:r>
              <w:rPr>
                <w:sz w:val="28"/>
                <w:szCs w:val="28"/>
              </w:rPr>
              <w:t>5</w:t>
            </w:r>
            <w:r w:rsidRPr="00180BA7">
              <w:rPr>
                <w:sz w:val="28"/>
                <w:szCs w:val="28"/>
              </w:rPr>
              <w:t> 1</w:t>
            </w:r>
            <w:r>
              <w:rPr>
                <w:sz w:val="28"/>
                <w:szCs w:val="28"/>
              </w:rPr>
              <w:t>47</w:t>
            </w:r>
            <w:r w:rsidRPr="00180BA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620" w:type="pct"/>
            <w:noWrap/>
          </w:tcPr>
          <w:p w:rsidR="004C69C9" w:rsidRDefault="004C69C9" w:rsidP="006C4FCD">
            <w:pPr>
              <w:jc w:val="center"/>
            </w:pPr>
            <w:r>
              <w:rPr>
                <w:sz w:val="28"/>
                <w:szCs w:val="28"/>
              </w:rPr>
              <w:t>4</w:t>
            </w:r>
            <w:r w:rsidRPr="00A5152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988</w:t>
            </w:r>
            <w:r w:rsidRPr="00A5152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4C69C9" w:rsidRPr="00D92620" w:rsidTr="00FE1428">
        <w:trPr>
          <w:trHeight w:val="170"/>
        </w:trPr>
        <w:tc>
          <w:tcPr>
            <w:tcW w:w="1057" w:type="pct"/>
          </w:tcPr>
          <w:p w:rsidR="004C69C9" w:rsidRPr="00D92620" w:rsidRDefault="004C69C9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01 05 02 01 00 0000 610</w:t>
            </w:r>
          </w:p>
        </w:tc>
        <w:tc>
          <w:tcPr>
            <w:tcW w:w="1953" w:type="pct"/>
            <w:gridSpan w:val="2"/>
          </w:tcPr>
          <w:p w:rsidR="004C69C9" w:rsidRPr="00D92620" w:rsidRDefault="004C69C9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782" w:type="pct"/>
          </w:tcPr>
          <w:p w:rsidR="004C69C9" w:rsidRDefault="004C69C9" w:rsidP="00DE4D6E">
            <w:pPr>
              <w:jc w:val="center"/>
            </w:pPr>
            <w:r w:rsidRPr="00C0784B">
              <w:rPr>
                <w:sz w:val="28"/>
                <w:szCs w:val="28"/>
              </w:rPr>
              <w:t>7 0</w:t>
            </w:r>
            <w:r>
              <w:rPr>
                <w:sz w:val="28"/>
                <w:szCs w:val="28"/>
              </w:rPr>
              <w:t>99</w:t>
            </w:r>
            <w:r w:rsidRPr="00C0784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4C69C9" w:rsidRDefault="004C69C9" w:rsidP="006C4FCD">
            <w:pPr>
              <w:jc w:val="center"/>
            </w:pPr>
            <w:r>
              <w:rPr>
                <w:sz w:val="28"/>
                <w:szCs w:val="28"/>
              </w:rPr>
              <w:t>5</w:t>
            </w:r>
            <w:r w:rsidRPr="00180BA7">
              <w:rPr>
                <w:sz w:val="28"/>
                <w:szCs w:val="28"/>
              </w:rPr>
              <w:t> 1</w:t>
            </w:r>
            <w:r>
              <w:rPr>
                <w:sz w:val="28"/>
                <w:szCs w:val="28"/>
              </w:rPr>
              <w:t>47</w:t>
            </w:r>
            <w:r w:rsidRPr="00180BA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620" w:type="pct"/>
            <w:noWrap/>
          </w:tcPr>
          <w:p w:rsidR="004C69C9" w:rsidRDefault="004C69C9" w:rsidP="006C4FCD">
            <w:pPr>
              <w:jc w:val="center"/>
            </w:pPr>
            <w:r>
              <w:rPr>
                <w:sz w:val="28"/>
                <w:szCs w:val="28"/>
              </w:rPr>
              <w:t>4</w:t>
            </w:r>
            <w:r w:rsidRPr="00A5152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988</w:t>
            </w:r>
            <w:r w:rsidRPr="00A5152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4C69C9" w:rsidRPr="00D92620" w:rsidTr="00FE1428">
        <w:trPr>
          <w:trHeight w:val="170"/>
        </w:trPr>
        <w:tc>
          <w:tcPr>
            <w:tcW w:w="1057" w:type="pct"/>
          </w:tcPr>
          <w:p w:rsidR="004C69C9" w:rsidRPr="00D92620" w:rsidRDefault="004C69C9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01 05 02 01 10 0000 610</w:t>
            </w:r>
          </w:p>
        </w:tc>
        <w:tc>
          <w:tcPr>
            <w:tcW w:w="1953" w:type="pct"/>
            <w:gridSpan w:val="2"/>
          </w:tcPr>
          <w:p w:rsidR="004C69C9" w:rsidRPr="00D92620" w:rsidRDefault="004C69C9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82" w:type="pct"/>
          </w:tcPr>
          <w:p w:rsidR="004C69C9" w:rsidRDefault="004C69C9" w:rsidP="00DE4D6E">
            <w:pPr>
              <w:jc w:val="center"/>
            </w:pPr>
            <w:r w:rsidRPr="00C0784B">
              <w:rPr>
                <w:sz w:val="28"/>
                <w:szCs w:val="28"/>
              </w:rPr>
              <w:t>7 0</w:t>
            </w:r>
            <w:r>
              <w:rPr>
                <w:sz w:val="28"/>
                <w:szCs w:val="28"/>
              </w:rPr>
              <w:t>99</w:t>
            </w:r>
            <w:r w:rsidRPr="00C0784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4C69C9" w:rsidRDefault="004C69C9" w:rsidP="006C4FCD">
            <w:pPr>
              <w:jc w:val="center"/>
            </w:pPr>
            <w:r>
              <w:rPr>
                <w:sz w:val="28"/>
                <w:szCs w:val="28"/>
              </w:rPr>
              <w:t>5</w:t>
            </w:r>
            <w:r w:rsidRPr="00180BA7">
              <w:rPr>
                <w:sz w:val="28"/>
                <w:szCs w:val="28"/>
              </w:rPr>
              <w:t> 1</w:t>
            </w:r>
            <w:r>
              <w:rPr>
                <w:sz w:val="28"/>
                <w:szCs w:val="28"/>
              </w:rPr>
              <w:t>47</w:t>
            </w:r>
            <w:r w:rsidRPr="00180BA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620" w:type="pct"/>
            <w:noWrap/>
          </w:tcPr>
          <w:p w:rsidR="004C69C9" w:rsidRDefault="004C69C9" w:rsidP="006C4FCD">
            <w:pPr>
              <w:jc w:val="center"/>
            </w:pPr>
            <w:r>
              <w:rPr>
                <w:sz w:val="28"/>
                <w:szCs w:val="28"/>
              </w:rPr>
              <w:t>4</w:t>
            </w:r>
            <w:r w:rsidRPr="00A5152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988</w:t>
            </w:r>
            <w:r w:rsidRPr="00A5152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4C69C9" w:rsidRPr="00D92620" w:rsidTr="00FE1428">
        <w:trPr>
          <w:trHeight w:val="170"/>
        </w:trPr>
        <w:tc>
          <w:tcPr>
            <w:tcW w:w="1057" w:type="pct"/>
          </w:tcPr>
          <w:p w:rsidR="004C69C9" w:rsidRPr="00D92620" w:rsidRDefault="004C69C9">
            <w:pPr>
              <w:rPr>
                <w:sz w:val="28"/>
                <w:szCs w:val="28"/>
              </w:rPr>
            </w:pPr>
          </w:p>
        </w:tc>
        <w:tc>
          <w:tcPr>
            <w:tcW w:w="1953" w:type="pct"/>
            <w:gridSpan w:val="2"/>
          </w:tcPr>
          <w:p w:rsidR="004C69C9" w:rsidRPr="00D92620" w:rsidRDefault="004C69C9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 xml:space="preserve">Всего источников финансирования дефицита </w:t>
            </w:r>
          </w:p>
          <w:p w:rsidR="004C69C9" w:rsidRPr="00D92620" w:rsidRDefault="004C69C9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местного бюджета</w:t>
            </w:r>
          </w:p>
        </w:tc>
        <w:tc>
          <w:tcPr>
            <w:tcW w:w="782" w:type="pct"/>
          </w:tcPr>
          <w:p w:rsidR="004C69C9" w:rsidRPr="00D92620" w:rsidRDefault="004C69C9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  <w:tc>
          <w:tcPr>
            <w:tcW w:w="588" w:type="pct"/>
          </w:tcPr>
          <w:p w:rsidR="004C69C9" w:rsidRPr="00D92620" w:rsidRDefault="004C69C9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  <w:tc>
          <w:tcPr>
            <w:tcW w:w="620" w:type="pct"/>
            <w:noWrap/>
          </w:tcPr>
          <w:p w:rsidR="004C69C9" w:rsidRPr="00D92620" w:rsidRDefault="004C69C9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</w:tr>
    </w:tbl>
    <w:p w:rsidR="004C69C9" w:rsidRPr="00D92620" w:rsidRDefault="004C69C9" w:rsidP="00C053A5">
      <w:pPr>
        <w:jc w:val="both"/>
        <w:rPr>
          <w:sz w:val="28"/>
          <w:szCs w:val="28"/>
        </w:rPr>
      </w:pPr>
    </w:p>
    <w:p w:rsidR="004C69C9" w:rsidRPr="00D92620" w:rsidRDefault="004C69C9" w:rsidP="003E2769">
      <w:pPr>
        <w:rPr>
          <w:sz w:val="28"/>
          <w:szCs w:val="28"/>
        </w:rPr>
      </w:pPr>
    </w:p>
    <w:tbl>
      <w:tblPr>
        <w:tblW w:w="14677" w:type="dxa"/>
        <w:tblInd w:w="-252" w:type="dxa"/>
        <w:tblLook w:val="01E0"/>
      </w:tblPr>
      <w:tblGrid>
        <w:gridCol w:w="14677"/>
      </w:tblGrid>
      <w:tr w:rsidR="004C69C9" w:rsidRPr="00234BDF" w:rsidTr="003737E4">
        <w:tc>
          <w:tcPr>
            <w:tcW w:w="14677" w:type="dxa"/>
          </w:tcPr>
          <w:p w:rsidR="004C69C9" w:rsidRPr="00234BDF" w:rsidRDefault="004C69C9" w:rsidP="003E2769">
            <w:pPr>
              <w:ind w:left="110"/>
              <w:rPr>
                <w:sz w:val="28"/>
                <w:szCs w:val="28"/>
              </w:rPr>
            </w:pPr>
          </w:p>
        </w:tc>
      </w:tr>
      <w:tr w:rsidR="004C69C9" w:rsidRPr="00234BDF" w:rsidTr="003737E4">
        <w:tc>
          <w:tcPr>
            <w:tcW w:w="14677" w:type="dxa"/>
          </w:tcPr>
          <w:p w:rsidR="004C69C9" w:rsidRPr="003E2769" w:rsidRDefault="004C69C9" w:rsidP="003E2769">
            <w:pPr>
              <w:ind w:left="110"/>
              <w:rPr>
                <w:sz w:val="28"/>
                <w:szCs w:val="28"/>
              </w:rPr>
            </w:pPr>
          </w:p>
        </w:tc>
      </w:tr>
      <w:tr w:rsidR="004C69C9" w:rsidRPr="00234BDF" w:rsidTr="003737E4">
        <w:tc>
          <w:tcPr>
            <w:tcW w:w="14677" w:type="dxa"/>
          </w:tcPr>
          <w:p w:rsidR="004C69C9" w:rsidRPr="003E2769" w:rsidRDefault="004C69C9" w:rsidP="003E2769">
            <w:pPr>
              <w:ind w:left="110"/>
              <w:rPr>
                <w:sz w:val="28"/>
                <w:szCs w:val="28"/>
              </w:rPr>
            </w:pPr>
          </w:p>
        </w:tc>
      </w:tr>
    </w:tbl>
    <w:p w:rsidR="004C69C9" w:rsidRDefault="004C69C9" w:rsidP="00AD3CB5">
      <w:pPr>
        <w:tabs>
          <w:tab w:val="left" w:pos="915"/>
        </w:tabs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 –</w:t>
      </w:r>
    </w:p>
    <w:p w:rsidR="004C69C9" w:rsidRDefault="004C69C9" w:rsidP="00AD3CB5">
      <w:pPr>
        <w:tabs>
          <w:tab w:val="left" w:pos="720"/>
          <w:tab w:val="left" w:pos="915"/>
        </w:tabs>
        <w:rPr>
          <w:sz w:val="28"/>
          <w:szCs w:val="28"/>
        </w:rPr>
      </w:pPr>
      <w:r>
        <w:rPr>
          <w:sz w:val="28"/>
          <w:szCs w:val="28"/>
        </w:rPr>
        <w:t>Глава Гашунского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Л.В. Нечаева</w:t>
      </w:r>
    </w:p>
    <w:p w:rsidR="004C69C9" w:rsidRDefault="004C69C9" w:rsidP="00AD3CB5">
      <w:pPr>
        <w:rPr>
          <w:sz w:val="28"/>
          <w:szCs w:val="28"/>
        </w:rPr>
      </w:pPr>
    </w:p>
    <w:p w:rsidR="004C69C9" w:rsidRPr="0014002A" w:rsidRDefault="004C69C9" w:rsidP="00C053A5">
      <w:pPr>
        <w:jc w:val="both"/>
      </w:pPr>
    </w:p>
    <w:sectPr w:rsidR="004C69C9" w:rsidRPr="0014002A" w:rsidSect="002644F2">
      <w:headerReference w:type="default" r:id="rId7"/>
      <w:footerReference w:type="even" r:id="rId8"/>
      <w:footerReference w:type="default" r:id="rId9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9C9" w:rsidRDefault="004C69C9">
      <w:r>
        <w:separator/>
      </w:r>
    </w:p>
  </w:endnote>
  <w:endnote w:type="continuationSeparator" w:id="1">
    <w:p w:rsidR="004C69C9" w:rsidRDefault="004C6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9C9" w:rsidRDefault="004C69C9" w:rsidP="00FB31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69C9" w:rsidRDefault="004C69C9" w:rsidP="006D20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9C9" w:rsidRDefault="004C69C9" w:rsidP="00FB31A1">
    <w:pPr>
      <w:pStyle w:val="Footer"/>
      <w:framePr w:wrap="around" w:vAnchor="text" w:hAnchor="margin" w:xAlign="right" w:y="1"/>
      <w:rPr>
        <w:rStyle w:val="PageNumber"/>
      </w:rPr>
    </w:pPr>
  </w:p>
  <w:p w:rsidR="004C69C9" w:rsidRDefault="004C69C9" w:rsidP="00C374E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9C9" w:rsidRDefault="004C69C9">
      <w:r>
        <w:separator/>
      </w:r>
    </w:p>
  </w:footnote>
  <w:footnote w:type="continuationSeparator" w:id="1">
    <w:p w:rsidR="004C69C9" w:rsidRDefault="004C69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9C9" w:rsidRDefault="004C69C9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4C69C9" w:rsidRDefault="004C69C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4B6A"/>
    <w:rsid w:val="00000099"/>
    <w:rsid w:val="00002FBB"/>
    <w:rsid w:val="00005747"/>
    <w:rsid w:val="00006B2D"/>
    <w:rsid w:val="00016221"/>
    <w:rsid w:val="00022C07"/>
    <w:rsid w:val="0003202D"/>
    <w:rsid w:val="00032313"/>
    <w:rsid w:val="00036199"/>
    <w:rsid w:val="00053EAE"/>
    <w:rsid w:val="00065CA6"/>
    <w:rsid w:val="00070A79"/>
    <w:rsid w:val="000732D5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2D6E"/>
    <w:rsid w:val="000E325F"/>
    <w:rsid w:val="000F2F02"/>
    <w:rsid w:val="000F332F"/>
    <w:rsid w:val="001013FE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5EC2"/>
    <w:rsid w:val="001562D1"/>
    <w:rsid w:val="00165439"/>
    <w:rsid w:val="00165933"/>
    <w:rsid w:val="00172139"/>
    <w:rsid w:val="00180BA7"/>
    <w:rsid w:val="00193817"/>
    <w:rsid w:val="001A1B95"/>
    <w:rsid w:val="001A5C64"/>
    <w:rsid w:val="001B5D28"/>
    <w:rsid w:val="001C102E"/>
    <w:rsid w:val="001C2E8C"/>
    <w:rsid w:val="001C3234"/>
    <w:rsid w:val="001C4FD8"/>
    <w:rsid w:val="001D4216"/>
    <w:rsid w:val="001D6C58"/>
    <w:rsid w:val="001E0F72"/>
    <w:rsid w:val="001E14BB"/>
    <w:rsid w:val="001E31E1"/>
    <w:rsid w:val="001F18D1"/>
    <w:rsid w:val="001F30A2"/>
    <w:rsid w:val="00202DEA"/>
    <w:rsid w:val="00205251"/>
    <w:rsid w:val="00205741"/>
    <w:rsid w:val="002152FA"/>
    <w:rsid w:val="00215FE2"/>
    <w:rsid w:val="002200AC"/>
    <w:rsid w:val="002204AB"/>
    <w:rsid w:val="0022081A"/>
    <w:rsid w:val="00225B34"/>
    <w:rsid w:val="00227847"/>
    <w:rsid w:val="00233ACA"/>
    <w:rsid w:val="00234BDF"/>
    <w:rsid w:val="00235A25"/>
    <w:rsid w:val="00235C3D"/>
    <w:rsid w:val="002409CD"/>
    <w:rsid w:val="00242B4A"/>
    <w:rsid w:val="0025517A"/>
    <w:rsid w:val="002644F2"/>
    <w:rsid w:val="002733C0"/>
    <w:rsid w:val="00282BB6"/>
    <w:rsid w:val="002909A7"/>
    <w:rsid w:val="002A4C50"/>
    <w:rsid w:val="002E4ADE"/>
    <w:rsid w:val="002F30D2"/>
    <w:rsid w:val="002F50F0"/>
    <w:rsid w:val="002F7AFB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6C66"/>
    <w:rsid w:val="00343C19"/>
    <w:rsid w:val="00350366"/>
    <w:rsid w:val="0036677E"/>
    <w:rsid w:val="003737E4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49C0"/>
    <w:rsid w:val="003D7A71"/>
    <w:rsid w:val="003E2769"/>
    <w:rsid w:val="003E420D"/>
    <w:rsid w:val="003E4A28"/>
    <w:rsid w:val="00406A16"/>
    <w:rsid w:val="0041037F"/>
    <w:rsid w:val="0041211F"/>
    <w:rsid w:val="00420123"/>
    <w:rsid w:val="00433382"/>
    <w:rsid w:val="00444042"/>
    <w:rsid w:val="004548BB"/>
    <w:rsid w:val="00457DEB"/>
    <w:rsid w:val="004601A5"/>
    <w:rsid w:val="00462F87"/>
    <w:rsid w:val="00464DB6"/>
    <w:rsid w:val="00467B14"/>
    <w:rsid w:val="00471B53"/>
    <w:rsid w:val="00472F23"/>
    <w:rsid w:val="00473E86"/>
    <w:rsid w:val="00474365"/>
    <w:rsid w:val="004802E9"/>
    <w:rsid w:val="004809C5"/>
    <w:rsid w:val="00481910"/>
    <w:rsid w:val="00482F09"/>
    <w:rsid w:val="004A58AD"/>
    <w:rsid w:val="004A69F9"/>
    <w:rsid w:val="004B5F42"/>
    <w:rsid w:val="004B730B"/>
    <w:rsid w:val="004C69C9"/>
    <w:rsid w:val="004D2569"/>
    <w:rsid w:val="004D7F22"/>
    <w:rsid w:val="004E48D5"/>
    <w:rsid w:val="004E6A62"/>
    <w:rsid w:val="004F0385"/>
    <w:rsid w:val="004F23A4"/>
    <w:rsid w:val="004F4ED7"/>
    <w:rsid w:val="0050679F"/>
    <w:rsid w:val="005106A4"/>
    <w:rsid w:val="00514AF2"/>
    <w:rsid w:val="005217C7"/>
    <w:rsid w:val="00522473"/>
    <w:rsid w:val="00532D80"/>
    <w:rsid w:val="00534E36"/>
    <w:rsid w:val="00536CF3"/>
    <w:rsid w:val="005438AF"/>
    <w:rsid w:val="00546D53"/>
    <w:rsid w:val="00547435"/>
    <w:rsid w:val="00550B97"/>
    <w:rsid w:val="00550BE0"/>
    <w:rsid w:val="00551089"/>
    <w:rsid w:val="00562BD5"/>
    <w:rsid w:val="00563229"/>
    <w:rsid w:val="00563988"/>
    <w:rsid w:val="005844BA"/>
    <w:rsid w:val="00590095"/>
    <w:rsid w:val="00592EB1"/>
    <w:rsid w:val="00593DD2"/>
    <w:rsid w:val="005973B8"/>
    <w:rsid w:val="005A0C9A"/>
    <w:rsid w:val="005A5A84"/>
    <w:rsid w:val="005A7396"/>
    <w:rsid w:val="005B06BB"/>
    <w:rsid w:val="005B0D4E"/>
    <w:rsid w:val="005C03BC"/>
    <w:rsid w:val="005C1F2B"/>
    <w:rsid w:val="005C5C0F"/>
    <w:rsid w:val="005D1A17"/>
    <w:rsid w:val="005D2440"/>
    <w:rsid w:val="005D2BE6"/>
    <w:rsid w:val="005E0522"/>
    <w:rsid w:val="005E0883"/>
    <w:rsid w:val="005E3D65"/>
    <w:rsid w:val="005F0667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5524F"/>
    <w:rsid w:val="00662705"/>
    <w:rsid w:val="00662EEE"/>
    <w:rsid w:val="006660A7"/>
    <w:rsid w:val="0067322A"/>
    <w:rsid w:val="00680060"/>
    <w:rsid w:val="006817FB"/>
    <w:rsid w:val="0069688A"/>
    <w:rsid w:val="006A3A20"/>
    <w:rsid w:val="006A6C2F"/>
    <w:rsid w:val="006C4FCD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044AE"/>
    <w:rsid w:val="007140BA"/>
    <w:rsid w:val="0071692A"/>
    <w:rsid w:val="007211DF"/>
    <w:rsid w:val="00725BE6"/>
    <w:rsid w:val="00730136"/>
    <w:rsid w:val="00733BA5"/>
    <w:rsid w:val="00735966"/>
    <w:rsid w:val="0074612D"/>
    <w:rsid w:val="00746AD4"/>
    <w:rsid w:val="00753218"/>
    <w:rsid w:val="00761E4E"/>
    <w:rsid w:val="00771E40"/>
    <w:rsid w:val="007753DE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60F2"/>
    <w:rsid w:val="008025D0"/>
    <w:rsid w:val="00807876"/>
    <w:rsid w:val="0082450B"/>
    <w:rsid w:val="00827428"/>
    <w:rsid w:val="00830285"/>
    <w:rsid w:val="00840116"/>
    <w:rsid w:val="00840649"/>
    <w:rsid w:val="00842B70"/>
    <w:rsid w:val="0084675E"/>
    <w:rsid w:val="00847510"/>
    <w:rsid w:val="00867D0B"/>
    <w:rsid w:val="00877B9F"/>
    <w:rsid w:val="008805CE"/>
    <w:rsid w:val="00882182"/>
    <w:rsid w:val="00893320"/>
    <w:rsid w:val="008A66AE"/>
    <w:rsid w:val="008B162A"/>
    <w:rsid w:val="008B33FB"/>
    <w:rsid w:val="008B5630"/>
    <w:rsid w:val="008C162C"/>
    <w:rsid w:val="008C5ACC"/>
    <w:rsid w:val="008D186C"/>
    <w:rsid w:val="008D41D1"/>
    <w:rsid w:val="008E01EF"/>
    <w:rsid w:val="008E50BD"/>
    <w:rsid w:val="008E51D4"/>
    <w:rsid w:val="008F0854"/>
    <w:rsid w:val="008F27B2"/>
    <w:rsid w:val="00902472"/>
    <w:rsid w:val="00903314"/>
    <w:rsid w:val="0091065C"/>
    <w:rsid w:val="009175ED"/>
    <w:rsid w:val="00922F28"/>
    <w:rsid w:val="00930558"/>
    <w:rsid w:val="009339C1"/>
    <w:rsid w:val="00934F87"/>
    <w:rsid w:val="00937EB9"/>
    <w:rsid w:val="00942F61"/>
    <w:rsid w:val="009435BA"/>
    <w:rsid w:val="009437FE"/>
    <w:rsid w:val="00944B12"/>
    <w:rsid w:val="00947D70"/>
    <w:rsid w:val="0095086C"/>
    <w:rsid w:val="0095552B"/>
    <w:rsid w:val="00961553"/>
    <w:rsid w:val="009706D1"/>
    <w:rsid w:val="00970826"/>
    <w:rsid w:val="00974C6C"/>
    <w:rsid w:val="00985017"/>
    <w:rsid w:val="00991836"/>
    <w:rsid w:val="00991C07"/>
    <w:rsid w:val="009A11A1"/>
    <w:rsid w:val="009A6DE5"/>
    <w:rsid w:val="009B0188"/>
    <w:rsid w:val="009B39DC"/>
    <w:rsid w:val="009B3A31"/>
    <w:rsid w:val="009B4109"/>
    <w:rsid w:val="009C1081"/>
    <w:rsid w:val="009C5D73"/>
    <w:rsid w:val="009C67F7"/>
    <w:rsid w:val="009D0708"/>
    <w:rsid w:val="009D687C"/>
    <w:rsid w:val="009E1618"/>
    <w:rsid w:val="009F3C4D"/>
    <w:rsid w:val="009F72B9"/>
    <w:rsid w:val="00A00EF4"/>
    <w:rsid w:val="00A03C20"/>
    <w:rsid w:val="00A05CC0"/>
    <w:rsid w:val="00A06321"/>
    <w:rsid w:val="00A125F1"/>
    <w:rsid w:val="00A15E87"/>
    <w:rsid w:val="00A21F49"/>
    <w:rsid w:val="00A2447B"/>
    <w:rsid w:val="00A27CD8"/>
    <w:rsid w:val="00A301EA"/>
    <w:rsid w:val="00A34D10"/>
    <w:rsid w:val="00A4140F"/>
    <w:rsid w:val="00A420AE"/>
    <w:rsid w:val="00A474AD"/>
    <w:rsid w:val="00A51525"/>
    <w:rsid w:val="00A53C28"/>
    <w:rsid w:val="00A54B6A"/>
    <w:rsid w:val="00A61B03"/>
    <w:rsid w:val="00A6400A"/>
    <w:rsid w:val="00A65E0A"/>
    <w:rsid w:val="00A7351B"/>
    <w:rsid w:val="00A76915"/>
    <w:rsid w:val="00A7714B"/>
    <w:rsid w:val="00A86AD9"/>
    <w:rsid w:val="00A93BC2"/>
    <w:rsid w:val="00A95CD6"/>
    <w:rsid w:val="00A96045"/>
    <w:rsid w:val="00AA3319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D3CB5"/>
    <w:rsid w:val="00AD50FB"/>
    <w:rsid w:val="00AE0FE7"/>
    <w:rsid w:val="00AE5391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321B4"/>
    <w:rsid w:val="00B3612B"/>
    <w:rsid w:val="00B41C73"/>
    <w:rsid w:val="00B43A60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7773D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BF6EA8"/>
    <w:rsid w:val="00C053A5"/>
    <w:rsid w:val="00C0575F"/>
    <w:rsid w:val="00C0784B"/>
    <w:rsid w:val="00C144AD"/>
    <w:rsid w:val="00C24992"/>
    <w:rsid w:val="00C33E88"/>
    <w:rsid w:val="00C374ED"/>
    <w:rsid w:val="00C431CA"/>
    <w:rsid w:val="00C44572"/>
    <w:rsid w:val="00C445E7"/>
    <w:rsid w:val="00C46FDB"/>
    <w:rsid w:val="00C5072F"/>
    <w:rsid w:val="00C558B4"/>
    <w:rsid w:val="00C558DD"/>
    <w:rsid w:val="00C56999"/>
    <w:rsid w:val="00C61C92"/>
    <w:rsid w:val="00C64CE7"/>
    <w:rsid w:val="00C9024A"/>
    <w:rsid w:val="00C9079E"/>
    <w:rsid w:val="00C9585F"/>
    <w:rsid w:val="00C97908"/>
    <w:rsid w:val="00CA178F"/>
    <w:rsid w:val="00CA1E71"/>
    <w:rsid w:val="00CB3692"/>
    <w:rsid w:val="00CB4A17"/>
    <w:rsid w:val="00CC4961"/>
    <w:rsid w:val="00CD7CD8"/>
    <w:rsid w:val="00CE0E3D"/>
    <w:rsid w:val="00CE10ED"/>
    <w:rsid w:val="00CE593D"/>
    <w:rsid w:val="00CE740D"/>
    <w:rsid w:val="00CF2B52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5E42"/>
    <w:rsid w:val="00D474F3"/>
    <w:rsid w:val="00D54A7B"/>
    <w:rsid w:val="00D57888"/>
    <w:rsid w:val="00D62218"/>
    <w:rsid w:val="00D67EA1"/>
    <w:rsid w:val="00D71135"/>
    <w:rsid w:val="00D721BD"/>
    <w:rsid w:val="00D721C6"/>
    <w:rsid w:val="00D72496"/>
    <w:rsid w:val="00D72BF2"/>
    <w:rsid w:val="00D734D2"/>
    <w:rsid w:val="00D7478A"/>
    <w:rsid w:val="00D81A10"/>
    <w:rsid w:val="00D90DEB"/>
    <w:rsid w:val="00D91B68"/>
    <w:rsid w:val="00D92620"/>
    <w:rsid w:val="00D94024"/>
    <w:rsid w:val="00DB4927"/>
    <w:rsid w:val="00DB7ED6"/>
    <w:rsid w:val="00DD1881"/>
    <w:rsid w:val="00DD6371"/>
    <w:rsid w:val="00DE4D6E"/>
    <w:rsid w:val="00DE63B8"/>
    <w:rsid w:val="00E10E63"/>
    <w:rsid w:val="00E221A4"/>
    <w:rsid w:val="00E24F05"/>
    <w:rsid w:val="00E33211"/>
    <w:rsid w:val="00E33C7A"/>
    <w:rsid w:val="00E3560C"/>
    <w:rsid w:val="00E44FF8"/>
    <w:rsid w:val="00E516A0"/>
    <w:rsid w:val="00E52E88"/>
    <w:rsid w:val="00E55533"/>
    <w:rsid w:val="00E56FEE"/>
    <w:rsid w:val="00E57B93"/>
    <w:rsid w:val="00E62A59"/>
    <w:rsid w:val="00E63535"/>
    <w:rsid w:val="00E763FC"/>
    <w:rsid w:val="00E83382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14BA7"/>
    <w:rsid w:val="00F34E7E"/>
    <w:rsid w:val="00F46CFB"/>
    <w:rsid w:val="00F56B9D"/>
    <w:rsid w:val="00F66F73"/>
    <w:rsid w:val="00F71AF7"/>
    <w:rsid w:val="00F71C5A"/>
    <w:rsid w:val="00F72FCF"/>
    <w:rsid w:val="00F81D14"/>
    <w:rsid w:val="00F84C8F"/>
    <w:rsid w:val="00F85D0D"/>
    <w:rsid w:val="00FA5B6D"/>
    <w:rsid w:val="00FB20F3"/>
    <w:rsid w:val="00FB31A1"/>
    <w:rsid w:val="00FB632A"/>
    <w:rsid w:val="00FC08BA"/>
    <w:rsid w:val="00FC2778"/>
    <w:rsid w:val="00FC2E91"/>
    <w:rsid w:val="00FD09FC"/>
    <w:rsid w:val="00FD38CC"/>
    <w:rsid w:val="00FD4B62"/>
    <w:rsid w:val="00FE0C7D"/>
    <w:rsid w:val="00FE1428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B6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TableGrid">
    <w:name w:val="Table Grid"/>
    <w:basedOn w:val="TableNormal"/>
    <w:uiPriority w:val="99"/>
    <w:rsid w:val="00A54B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72F2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03C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4024"/>
    <w:rPr>
      <w:rFonts w:cs="Times New Roman"/>
      <w:sz w:val="2"/>
    </w:rPr>
  </w:style>
  <w:style w:type="paragraph" w:customStyle="1" w:styleId="ConsPlusTitle">
    <w:name w:val="ConsPlusTitle"/>
    <w:uiPriority w:val="99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BB027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BB0275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418E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94024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245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9402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D206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94024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D2064"/>
    <w:rPr>
      <w:rFonts w:cs="Times New Roman"/>
    </w:rPr>
  </w:style>
  <w:style w:type="paragraph" w:styleId="ListParagraph">
    <w:name w:val="List Paragraph"/>
    <w:basedOn w:val="Normal"/>
    <w:uiPriority w:val="99"/>
    <w:qFormat/>
    <w:rsid w:val="007753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374ED"/>
    <w:rPr>
      <w:rFonts w:cs="Times New Roman"/>
      <w:sz w:val="24"/>
      <w:szCs w:val="24"/>
    </w:rPr>
  </w:style>
  <w:style w:type="paragraph" w:styleId="NoSpacing">
    <w:name w:val="No Spacing"/>
    <w:uiPriority w:val="99"/>
    <w:qFormat/>
    <w:rsid w:val="00482F09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20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233</Words>
  <Characters>1330</Characters>
  <Application>Microsoft Office Outlook</Application>
  <DocSecurity>0</DocSecurity>
  <Lines>0</Lines>
  <Paragraphs>0</Paragraphs>
  <ScaleCrop>false</ScaleCrop>
  <Company>Министерство финансов Ростовской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subject/>
  <dc:creator>Бойко</dc:creator>
  <cp:keywords/>
  <dc:description/>
  <cp:lastModifiedBy>User</cp:lastModifiedBy>
  <cp:revision>2</cp:revision>
  <cp:lastPrinted>2017-10-12T08:39:00Z</cp:lastPrinted>
  <dcterms:created xsi:type="dcterms:W3CDTF">2018-11-14T12:27:00Z</dcterms:created>
  <dcterms:modified xsi:type="dcterms:W3CDTF">2018-11-14T12:27:00Z</dcterms:modified>
</cp:coreProperties>
</file>